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Chester North and Neston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Chester North and Neston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Chester North and Neston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Chester North and Neston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Chester North and Neston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Chester North and Neston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69.2% </w:t>
      </w:r>
      <w:r w:rsidRPr="004747BF">
        <w:rPr>
          <w:rFonts w:ascii="Libre Franklin Light" w:eastAsia="Times New Roman" w:hAnsi="Libre Franklin Light" w:cs="Calibri Light"/>
        </w:rPr>
        <w:t xml:space="preserve">of those respondents classified as PGSI 8+ in Chester North and Neston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Chester North and Neston is estimated to be </w:t>
      </w:r>
      <w:r w:rsidRPr="00773DF7">
        <w:rPr>
          <w:rFonts w:ascii="Libre Franklin Light" w:eastAsia="Times New Roman" w:hAnsi="Libre Franklin Light" w:cs="Calibri Light"/>
          <w:b/>
          <w:bCs/>
          <w:color w:val="C45911" w:themeColor="accent2" w:themeShade="BF"/>
        </w:rPr>
        <w:t xml:space="preserve">£2,268,811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Chester North and Neston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 North and Neston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 North and Neston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Chester North and Neston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ter North and Ne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Chester North and Neston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ter North and Ne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Chester North and Neston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 North and Neston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ter North and Ne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Chester North and Neston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Chester North and Neston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 North and Neston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Chester North and Neston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Chester North and Neston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Chester North and Neston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£2,268,811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Chester North and Neston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£36,955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£764,255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£54,748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£1,369,225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£2,268,811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Chester North and Neston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Chester North and Neston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North and Neston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North and Neston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North and Neston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North and Neston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Chester North and Neston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Chester North and Neston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 North and Neston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 North and Neston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Chester North and Neston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Chester North and Neston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B01611-F6CA-414C-91A5-7724511C2A3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